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86C7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LOKWODE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E0B4E4B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Blore, Staffordshire.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C77075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83210D8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BD0E3A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Ralph Madeley(q.v.) brought a plaint of trespass and threatening violence </w:t>
      </w:r>
    </w:p>
    <w:p w14:paraId="46D7A627" w14:textId="77777777" w:rsidR="004C32A9" w:rsidRDefault="004C32A9" w:rsidP="004C32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him and William Whiston of Cheadle(q.v.).</w:t>
      </w:r>
    </w:p>
    <w:p w14:paraId="5A0E1343" w14:textId="77777777" w:rsidR="004C32A9" w:rsidRDefault="004C32A9" w:rsidP="004C32A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6905DD29" w14:textId="77777777" w:rsidR="004C32A9" w:rsidRDefault="004C32A9" w:rsidP="004C32A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1025659" w14:textId="77777777" w:rsidR="004C32A9" w:rsidRDefault="004C32A9" w:rsidP="004C32A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B74FBF" w14:textId="77777777" w:rsidR="004C32A9" w:rsidRDefault="004C32A9" w:rsidP="004C32A9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8 November 2021</w:t>
      </w:r>
    </w:p>
    <w:p w14:paraId="3AE1CA8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CF185" w14:textId="77777777" w:rsidR="004C32A9" w:rsidRDefault="004C32A9" w:rsidP="009139A6">
      <w:r>
        <w:separator/>
      </w:r>
    </w:p>
  </w:endnote>
  <w:endnote w:type="continuationSeparator" w:id="0">
    <w:p w14:paraId="4251E71E" w14:textId="77777777" w:rsidR="004C32A9" w:rsidRDefault="004C32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31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9F6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004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42B9D" w14:textId="77777777" w:rsidR="004C32A9" w:rsidRDefault="004C32A9" w:rsidP="009139A6">
      <w:r>
        <w:separator/>
      </w:r>
    </w:p>
  </w:footnote>
  <w:footnote w:type="continuationSeparator" w:id="0">
    <w:p w14:paraId="177D6E9B" w14:textId="77777777" w:rsidR="004C32A9" w:rsidRDefault="004C32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095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E8D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4A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2A9"/>
    <w:rsid w:val="000666E0"/>
    <w:rsid w:val="002510B7"/>
    <w:rsid w:val="004C32A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6E249"/>
  <w15:chartTrackingRefBased/>
  <w15:docId w15:val="{4BC9F69F-00F6-43CF-867A-07A42DF5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C32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2021-12-18T19:12:00Z</dcterms:created>
  <dcterms:modified xsi:type="dcterms:W3CDTF">2021-12-18T19:13:00Z</dcterms:modified>
</cp:coreProperties>
</file>